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RPTU-158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FG Großgerät Prüfsystem für Zug-, Druck- und Torsionsbelastung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lektromechanische Zug-, Druck- und Torsionsprüfmaschine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